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6A" w:rsidRDefault="00380E6A" w:rsidP="00380E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Simon NAYSSHE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380E6A" w:rsidRDefault="00380E6A" w:rsidP="00380E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Reading, Berkshire. </w:t>
      </w:r>
      <w:proofErr w:type="spellStart"/>
      <w:r>
        <w:rPr>
          <w:rFonts w:ascii="Times New Roman" w:hAnsi="Times New Roman" w:cs="Times New Roman"/>
        </w:rPr>
        <w:t>Ostler</w:t>
      </w:r>
      <w:proofErr w:type="spellEnd"/>
      <w:r>
        <w:rPr>
          <w:rFonts w:ascii="Times New Roman" w:hAnsi="Times New Roman" w:cs="Times New Roman"/>
        </w:rPr>
        <w:t>.</w:t>
      </w:r>
    </w:p>
    <w:p w:rsidR="00380E6A" w:rsidRDefault="00380E6A" w:rsidP="00380E6A">
      <w:pPr>
        <w:rPr>
          <w:rFonts w:ascii="Times New Roman" w:hAnsi="Times New Roman" w:cs="Times New Roman"/>
        </w:rPr>
      </w:pPr>
    </w:p>
    <w:p w:rsidR="00380E6A" w:rsidRDefault="00380E6A" w:rsidP="00380E6A">
      <w:pPr>
        <w:rPr>
          <w:rFonts w:ascii="Times New Roman" w:hAnsi="Times New Roman" w:cs="Times New Roman"/>
        </w:rPr>
      </w:pPr>
    </w:p>
    <w:p w:rsidR="00380E6A" w:rsidRDefault="00380E6A" w:rsidP="00380E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Baker, Warden of the College of </w:t>
      </w: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 xml:space="preserve">, near Winchester(q.v.), </w:t>
      </w:r>
    </w:p>
    <w:p w:rsidR="00380E6A" w:rsidRDefault="00380E6A" w:rsidP="00380E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brought a plaint of debt against him.</w:t>
      </w:r>
    </w:p>
    <w:p w:rsidR="00380E6A" w:rsidRPr="00697B8C" w:rsidRDefault="00380E6A" w:rsidP="00380E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(http://aalt.law.uh.edu/Indices/CP40Indices/CP40no883Pl.htm)</w:t>
      </w:r>
    </w:p>
    <w:p w:rsidR="00380E6A" w:rsidRPr="00280A89" w:rsidRDefault="00380E6A" w:rsidP="00380E6A">
      <w:pPr>
        <w:rPr>
          <w:rFonts w:ascii="Times New Roman" w:hAnsi="Times New Roman" w:cs="Times New Roman"/>
        </w:rPr>
      </w:pPr>
    </w:p>
    <w:p w:rsidR="00380E6A" w:rsidRDefault="00380E6A" w:rsidP="00380E6A">
      <w:pPr>
        <w:rPr>
          <w:rFonts w:ascii="Times New Roman" w:hAnsi="Times New Roman" w:cs="Times New Roman"/>
        </w:rPr>
      </w:pPr>
    </w:p>
    <w:p w:rsidR="00380E6A" w:rsidRDefault="00380E6A" w:rsidP="00380E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2017</w:t>
      </w:r>
    </w:p>
    <w:p w:rsidR="006B2F86" w:rsidRPr="00E71FC3" w:rsidRDefault="00380E6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E6A" w:rsidRDefault="00380E6A" w:rsidP="00E71FC3">
      <w:r>
        <w:separator/>
      </w:r>
    </w:p>
  </w:endnote>
  <w:endnote w:type="continuationSeparator" w:id="0">
    <w:p w:rsidR="00380E6A" w:rsidRDefault="00380E6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E6A" w:rsidRDefault="00380E6A" w:rsidP="00E71FC3">
      <w:r>
        <w:separator/>
      </w:r>
    </w:p>
  </w:footnote>
  <w:footnote w:type="continuationSeparator" w:id="0">
    <w:p w:rsidR="00380E6A" w:rsidRDefault="00380E6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6A"/>
    <w:rsid w:val="001A7C09"/>
    <w:rsid w:val="00380E6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AC99F0-BE64-4B69-B387-940E5AC82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80E6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2017-01-26T19:53:00Z</dcterms:created>
  <dcterms:modified xsi:type="dcterms:W3CDTF">2017-01-26T19:53:00Z</dcterms:modified>
</cp:coreProperties>
</file>